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06388" w14:textId="49DC7EAD" w:rsidR="00BA00AB" w:rsidRDefault="00C0560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WARRE</w:t>
      </w:r>
      <w:r>
        <w:rPr>
          <w:rFonts w:cs="Times New Roman"/>
          <w:szCs w:val="24"/>
        </w:rPr>
        <w:t xml:space="preserve">      (d.ca.1444)</w:t>
      </w:r>
    </w:p>
    <w:p w14:paraId="053B914A" w14:textId="77777777" w:rsidR="00C05606" w:rsidRDefault="00C05606" w:rsidP="009139A6">
      <w:pPr>
        <w:pStyle w:val="NoSpacing"/>
        <w:rPr>
          <w:rFonts w:cs="Times New Roman"/>
          <w:szCs w:val="24"/>
        </w:rPr>
      </w:pPr>
    </w:p>
    <w:p w14:paraId="42361772" w14:textId="77777777" w:rsidR="00C05606" w:rsidRDefault="00C05606" w:rsidP="009139A6">
      <w:pPr>
        <w:pStyle w:val="NoSpacing"/>
        <w:rPr>
          <w:rFonts w:cs="Times New Roman"/>
          <w:szCs w:val="24"/>
        </w:rPr>
      </w:pPr>
    </w:p>
    <w:p w14:paraId="782EB073" w14:textId="2AA259C9" w:rsidR="00C05606" w:rsidRDefault="00C0560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Jan.1444</w:t>
      </w:r>
      <w:r>
        <w:rPr>
          <w:rFonts w:cs="Times New Roman"/>
          <w:szCs w:val="24"/>
        </w:rPr>
        <w:tab/>
        <w:t>Writ of diem clausit extremum to the Escheator of Somerset and Dorset.</w:t>
      </w:r>
    </w:p>
    <w:p w14:paraId="15AD0F45" w14:textId="747EEDE4" w:rsidR="00C05606" w:rsidRDefault="00C0560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1437-45 p.275)</w:t>
      </w:r>
    </w:p>
    <w:p w14:paraId="7A704172" w14:textId="77777777" w:rsidR="00C05606" w:rsidRDefault="00C05606" w:rsidP="009139A6">
      <w:pPr>
        <w:pStyle w:val="NoSpacing"/>
        <w:rPr>
          <w:rFonts w:cs="Times New Roman"/>
          <w:szCs w:val="24"/>
        </w:rPr>
      </w:pPr>
    </w:p>
    <w:p w14:paraId="6A4AEC02" w14:textId="77777777" w:rsidR="00C05606" w:rsidRDefault="00C05606" w:rsidP="009139A6">
      <w:pPr>
        <w:pStyle w:val="NoSpacing"/>
        <w:rPr>
          <w:rFonts w:cs="Times New Roman"/>
          <w:szCs w:val="24"/>
        </w:rPr>
      </w:pPr>
    </w:p>
    <w:p w14:paraId="3D09B5EC" w14:textId="1DEC72C2" w:rsidR="00C05606" w:rsidRPr="00C05606" w:rsidRDefault="00C0560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September 2023</w:t>
      </w:r>
    </w:p>
    <w:sectPr w:rsidR="00C05606" w:rsidRPr="00C056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BB11F" w14:textId="77777777" w:rsidR="00C05606" w:rsidRDefault="00C05606" w:rsidP="009139A6">
      <w:r>
        <w:separator/>
      </w:r>
    </w:p>
  </w:endnote>
  <w:endnote w:type="continuationSeparator" w:id="0">
    <w:p w14:paraId="6F1ADD76" w14:textId="77777777" w:rsidR="00C05606" w:rsidRDefault="00C0560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8792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41A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2C65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730D3" w14:textId="77777777" w:rsidR="00C05606" w:rsidRDefault="00C05606" w:rsidP="009139A6">
      <w:r>
        <w:separator/>
      </w:r>
    </w:p>
  </w:footnote>
  <w:footnote w:type="continuationSeparator" w:id="0">
    <w:p w14:paraId="0CEAA76B" w14:textId="77777777" w:rsidR="00C05606" w:rsidRDefault="00C0560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877F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A626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53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0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0560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A3FE3"/>
  <w15:chartTrackingRefBased/>
  <w15:docId w15:val="{DBB1B916-4A76-47D4-A782-218C62CD6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2023-09-25T15:27:00Z</dcterms:created>
  <dcterms:modified xsi:type="dcterms:W3CDTF">2023-09-25T15:29:00Z</dcterms:modified>
</cp:coreProperties>
</file>